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41B7C" w14:textId="77777777" w:rsidR="00125714" w:rsidRDefault="00125714" w:rsidP="00125714">
      <w:pPr>
        <w:pStyle w:val="NoSpacing"/>
        <w:tabs>
          <w:tab w:val="left" w:pos="1440"/>
        </w:tabs>
        <w:jc w:val="both"/>
      </w:pPr>
      <w:r>
        <w:rPr>
          <w:u w:val="single"/>
        </w:rPr>
        <w:t>Margaret LEGH</w:t>
      </w:r>
      <w:r>
        <w:t xml:space="preserve">       (fl.1486)</w:t>
      </w:r>
    </w:p>
    <w:p w14:paraId="7D3F532A" w14:textId="77777777" w:rsidR="00125714" w:rsidRDefault="00125714" w:rsidP="00125714">
      <w:pPr>
        <w:pStyle w:val="NoSpacing"/>
        <w:tabs>
          <w:tab w:val="left" w:pos="1440"/>
        </w:tabs>
        <w:jc w:val="both"/>
      </w:pPr>
      <w:r>
        <w:t>Widow.</w:t>
      </w:r>
    </w:p>
    <w:p w14:paraId="01665A6A" w14:textId="77777777" w:rsidR="00125714" w:rsidRDefault="00125714" w:rsidP="00125714">
      <w:pPr>
        <w:pStyle w:val="NoSpacing"/>
        <w:tabs>
          <w:tab w:val="left" w:pos="1440"/>
        </w:tabs>
        <w:jc w:val="both"/>
      </w:pPr>
    </w:p>
    <w:p w14:paraId="4EA73434" w14:textId="77777777" w:rsidR="00125714" w:rsidRDefault="00125714" w:rsidP="00125714">
      <w:pPr>
        <w:pStyle w:val="NoSpacing"/>
        <w:tabs>
          <w:tab w:val="left" w:pos="1440"/>
        </w:tabs>
        <w:jc w:val="both"/>
      </w:pPr>
    </w:p>
    <w:p w14:paraId="7F8A825C" w14:textId="77777777" w:rsidR="00125714" w:rsidRDefault="00125714" w:rsidP="00125714">
      <w:pPr>
        <w:pStyle w:val="NoSpacing"/>
        <w:tabs>
          <w:tab w:val="left" w:pos="1440"/>
        </w:tabs>
        <w:jc w:val="both"/>
      </w:pPr>
      <w:r>
        <w:t>= Robert Willoughby.</w:t>
      </w:r>
    </w:p>
    <w:p w14:paraId="7FB7F60F" w14:textId="77777777" w:rsidR="00125714" w:rsidRDefault="00125714" w:rsidP="00125714">
      <w:pPr>
        <w:pStyle w:val="NoSpacing"/>
      </w:pPr>
      <w:r>
        <w:t>(“The Register of Thomas Rotherham, Archbishop of York 1480-1500</w:t>
      </w:r>
    </w:p>
    <w:p w14:paraId="4F679A5B" w14:textId="77777777" w:rsidR="00125714" w:rsidRDefault="00125714" w:rsidP="00125714">
      <w:pPr>
        <w:pStyle w:val="NoSpacing"/>
        <w:tabs>
          <w:tab w:val="left" w:pos="1440"/>
        </w:tabs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p.53).</w:t>
      </w:r>
    </w:p>
    <w:p w14:paraId="5499671B" w14:textId="77777777" w:rsidR="00125714" w:rsidRDefault="00125714" w:rsidP="00125714">
      <w:pPr>
        <w:pStyle w:val="NoSpacing"/>
        <w:tabs>
          <w:tab w:val="left" w:pos="1440"/>
        </w:tabs>
        <w:jc w:val="both"/>
      </w:pPr>
    </w:p>
    <w:p w14:paraId="1C154CAE" w14:textId="77777777" w:rsidR="00125714" w:rsidRDefault="00125714" w:rsidP="00125714">
      <w:pPr>
        <w:pStyle w:val="NoSpacing"/>
        <w:tabs>
          <w:tab w:val="left" w:pos="1440"/>
        </w:tabs>
        <w:jc w:val="both"/>
      </w:pPr>
    </w:p>
    <w:p w14:paraId="782B68D4" w14:textId="77777777" w:rsidR="00125714" w:rsidRDefault="00125714" w:rsidP="00125714">
      <w:pPr>
        <w:pStyle w:val="NoSpacing"/>
        <w:tabs>
          <w:tab w:val="left" w:pos="1440"/>
        </w:tabs>
        <w:jc w:val="both"/>
      </w:pPr>
      <w:r>
        <w:t xml:space="preserve">  3 Feb.1486</w:t>
      </w:r>
      <w:r>
        <w:tab/>
        <w:t xml:space="preserve">She presented Henry Newbold, chaplain(q.v.), to the vicarage of </w:t>
      </w:r>
      <w:proofErr w:type="spellStart"/>
      <w:r>
        <w:t>Feldkirk</w:t>
      </w:r>
      <w:proofErr w:type="spellEnd"/>
      <w:r>
        <w:t>,</w:t>
      </w:r>
    </w:p>
    <w:p w14:paraId="34618101" w14:textId="77777777" w:rsidR="00125714" w:rsidRDefault="00125714" w:rsidP="00125714">
      <w:pPr>
        <w:pStyle w:val="NoSpacing"/>
        <w:tabs>
          <w:tab w:val="left" w:pos="1440"/>
        </w:tabs>
        <w:jc w:val="both"/>
      </w:pPr>
      <w:r>
        <w:tab/>
        <w:t>in the diocese of York.   (ibid.)</w:t>
      </w:r>
    </w:p>
    <w:p w14:paraId="1B9EE419" w14:textId="77777777" w:rsidR="00125714" w:rsidRDefault="00125714" w:rsidP="00125714">
      <w:pPr>
        <w:pStyle w:val="NoSpacing"/>
        <w:tabs>
          <w:tab w:val="left" w:pos="1440"/>
        </w:tabs>
        <w:jc w:val="both"/>
      </w:pPr>
    </w:p>
    <w:p w14:paraId="39A159AA" w14:textId="77777777" w:rsidR="00125714" w:rsidRDefault="00125714" w:rsidP="00125714">
      <w:pPr>
        <w:pStyle w:val="NoSpacing"/>
        <w:tabs>
          <w:tab w:val="left" w:pos="1440"/>
        </w:tabs>
        <w:jc w:val="both"/>
      </w:pPr>
    </w:p>
    <w:p w14:paraId="7DF9ACA4" w14:textId="77777777" w:rsidR="00125714" w:rsidRDefault="00125714" w:rsidP="00125714">
      <w:pPr>
        <w:pStyle w:val="NoSpacing"/>
        <w:tabs>
          <w:tab w:val="left" w:pos="1440"/>
        </w:tabs>
        <w:jc w:val="both"/>
      </w:pPr>
      <w:r>
        <w:t>4 January 2020</w:t>
      </w:r>
    </w:p>
    <w:p w14:paraId="61EDBA8D" w14:textId="77777777" w:rsidR="006B2F86" w:rsidRPr="00E71FC3" w:rsidRDefault="001257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6F1E1" w14:textId="77777777" w:rsidR="00125714" w:rsidRDefault="00125714" w:rsidP="00E71FC3">
      <w:pPr>
        <w:spacing w:after="0" w:line="240" w:lineRule="auto"/>
      </w:pPr>
      <w:r>
        <w:separator/>
      </w:r>
    </w:p>
  </w:endnote>
  <w:endnote w:type="continuationSeparator" w:id="0">
    <w:p w14:paraId="423D43A5" w14:textId="77777777" w:rsidR="00125714" w:rsidRDefault="001257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CC2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A9D18" w14:textId="77777777" w:rsidR="00125714" w:rsidRDefault="00125714" w:rsidP="00E71FC3">
      <w:pPr>
        <w:spacing w:after="0" w:line="240" w:lineRule="auto"/>
      </w:pPr>
      <w:r>
        <w:separator/>
      </w:r>
    </w:p>
  </w:footnote>
  <w:footnote w:type="continuationSeparator" w:id="0">
    <w:p w14:paraId="7A9EA309" w14:textId="77777777" w:rsidR="00125714" w:rsidRDefault="001257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714"/>
    <w:rsid w:val="0012571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07388"/>
  <w15:chartTrackingRefBased/>
  <w15:docId w15:val="{ADF3818B-B637-4D82-9D63-E42FF84AC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2020-01-30T19:59:00Z</dcterms:created>
  <dcterms:modified xsi:type="dcterms:W3CDTF">2020-01-30T20:02:00Z</dcterms:modified>
</cp:coreProperties>
</file>